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E1A79" w14:textId="77777777" w:rsidR="00041482" w:rsidRPr="00AC42B0" w:rsidRDefault="00041482" w:rsidP="00041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PREDRAČUN </w:t>
      </w:r>
    </w:p>
    <w:p w14:paraId="5C9A7CC8" w14:textId="77777777" w:rsidR="00041482" w:rsidRDefault="00041482" w:rsidP="00041482">
      <w:pPr>
        <w:spacing w:line="240" w:lineRule="auto"/>
      </w:pPr>
    </w:p>
    <w:p w14:paraId="371072BB" w14:textId="2D24A7F5" w:rsidR="005F4C3C" w:rsidRDefault="00041482" w:rsidP="006D022B">
      <w:pPr>
        <w:spacing w:line="240" w:lineRule="auto"/>
      </w:pPr>
      <w:r w:rsidRPr="00AC42B0">
        <w:t>Upoštevaje vse pogoje in zahteve naročnika iz razpisne dokumentacije za javno naročilo</w:t>
      </w:r>
      <w:r>
        <w:t xml:space="preserve"> z oznako JN </w:t>
      </w:r>
      <w:r w:rsidR="00CD262D">
        <w:t>35</w:t>
      </w:r>
      <w:r>
        <w:t>/202</w:t>
      </w:r>
      <w:r w:rsidR="00214AFB">
        <w:t>4</w:t>
      </w:r>
      <w:r>
        <w:t xml:space="preserve">, </w:t>
      </w:r>
      <w:r w:rsidRPr="00AC42B0">
        <w:t xml:space="preserve">katerega predmet je </w:t>
      </w:r>
      <w:r w:rsidR="005F4C3C">
        <w:t>»Študija o podpori uvajanju rešitev umetne inteligence v gospodarstvo, javno upravo in družbo, ki se bo izvajala v okviru Evropske kohezijske politike v obdobju 2021-2027</w:t>
      </w:r>
      <w:r w:rsidR="00927531">
        <w:t>«</w:t>
      </w:r>
      <w:r w:rsidRPr="00AC42B0">
        <w:t>, dajemo ponudbo</w:t>
      </w:r>
      <w:r>
        <w:t xml:space="preserve"> za</w:t>
      </w:r>
      <w:r w:rsidR="005F4C3C">
        <w:t xml:space="preserve"> izvedbo vseh pogodbenih obveznosti v višini</w:t>
      </w:r>
    </w:p>
    <w:p w14:paraId="4680B8EC" w14:textId="77777777" w:rsidR="005F4C3C" w:rsidRDefault="005F4C3C" w:rsidP="006D022B">
      <w:pPr>
        <w:spacing w:line="240" w:lineRule="auto"/>
      </w:pPr>
    </w:p>
    <w:p w14:paraId="33DE32BE" w14:textId="1DDEAB4B" w:rsidR="005F4C3C" w:rsidRDefault="005F4C3C" w:rsidP="005F4C3C">
      <w:pPr>
        <w:spacing w:line="240" w:lineRule="auto"/>
      </w:pP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brez DDV oziroma </w:t>
      </w:r>
      <w:r w:rsidRPr="000C397A">
        <w:fldChar w:fldCharType="begin">
          <w:ffData>
            <w:name w:val="Besedilo42"/>
            <w:enabled/>
            <w:calcOnExit w:val="0"/>
            <w:textInput/>
          </w:ffData>
        </w:fldChar>
      </w:r>
      <w:r w:rsidRPr="000C397A">
        <w:instrText xml:space="preserve"> FORMTEXT </w:instrText>
      </w:r>
      <w:r w:rsidRPr="000C397A">
        <w:fldChar w:fldCharType="separate"/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7667F2">
        <w:t> </w:t>
      </w:r>
      <w:r w:rsidRPr="000C397A">
        <w:fldChar w:fldCharType="end"/>
      </w:r>
      <w:r w:rsidRPr="000C397A">
        <w:t xml:space="preserve"> EUR z DDV</w:t>
      </w:r>
      <w:r>
        <w:t>.</w:t>
      </w:r>
    </w:p>
    <w:p w14:paraId="51514E33" w14:textId="77777777" w:rsidR="005F4C3C" w:rsidRDefault="005F4C3C" w:rsidP="005F4C3C">
      <w:pPr>
        <w:spacing w:line="240" w:lineRule="auto"/>
      </w:pPr>
    </w:p>
    <w:p w14:paraId="449CB60B" w14:textId="025E0D2E" w:rsidR="006D022B" w:rsidRPr="00DC06FB" w:rsidRDefault="006D022B" w:rsidP="006D022B">
      <w:pPr>
        <w:spacing w:line="240" w:lineRule="auto"/>
        <w:rPr>
          <w:i/>
          <w:iCs/>
        </w:rPr>
      </w:pPr>
      <w:r>
        <w:t xml:space="preserve"> </w:t>
      </w:r>
      <w:r w:rsidRPr="00DC06FB">
        <w:rPr>
          <w:i/>
          <w:iCs/>
        </w:rPr>
        <w:t xml:space="preserve">/ Vsi številski podatki na tem obrazcu morajo biti zaokroženi na največ dve decimalni mesti. Vsi preračuni se morajo opraviti s števili, ki so zaokrožena na največ dve decimalni mesti. Ponudnik mora vpisati vse zahtevane podatke./ </w:t>
      </w:r>
    </w:p>
    <w:p w14:paraId="0EACC050" w14:textId="77777777" w:rsidR="005F4C3C" w:rsidRDefault="005F4C3C" w:rsidP="00041482">
      <w:pPr>
        <w:spacing w:line="240" w:lineRule="auto"/>
      </w:pPr>
    </w:p>
    <w:p w14:paraId="4BD0FBEA" w14:textId="3731DB09" w:rsidR="00041482" w:rsidRPr="00DD15DD" w:rsidRDefault="00041482" w:rsidP="00041482">
      <w:pPr>
        <w:spacing w:line="240" w:lineRule="auto"/>
      </w:pPr>
      <w:r w:rsidRPr="00DD15DD">
        <w:t xml:space="preserve">Vse cene morajo vključevati vse </w:t>
      </w:r>
      <w:r>
        <w:t xml:space="preserve">posredne in neposredne </w:t>
      </w:r>
      <w:r w:rsidRPr="00DD15DD">
        <w:t>stroške.</w:t>
      </w:r>
    </w:p>
    <w:p w14:paraId="6F11B37B" w14:textId="77777777" w:rsidR="005F4C3C" w:rsidRDefault="005F4C3C" w:rsidP="00041482">
      <w:pPr>
        <w:spacing w:line="240" w:lineRule="auto"/>
      </w:pPr>
    </w:p>
    <w:p w14:paraId="2F8FB62B" w14:textId="145A80F3" w:rsidR="00041482" w:rsidRDefault="00041482" w:rsidP="00041482">
      <w:pPr>
        <w:spacing w:line="240" w:lineRule="auto"/>
      </w:pPr>
      <w:r w:rsidRPr="00AC42B0">
        <w:t xml:space="preserve">Naša ponudba je veljavna </w:t>
      </w:r>
      <w:r w:rsidRPr="00AC42B0">
        <w:rPr>
          <w:b/>
        </w:rPr>
        <w:t xml:space="preserve">do vključno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 w:rsidRPr="00AC42B0">
        <w:rPr>
          <w:b/>
        </w:rPr>
        <w:t xml:space="preserve">. </w:t>
      </w:r>
      <w:r w:rsidRPr="00C67BA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67BA2">
        <w:rPr>
          <w:rFonts w:ascii="Arial" w:hAnsi="Arial" w:cs="Arial"/>
          <w:sz w:val="20"/>
          <w:szCs w:val="20"/>
        </w:rPr>
        <w:instrText xml:space="preserve"> FORMTEXT </w:instrText>
      </w:r>
      <w:r w:rsidRPr="00C67BA2">
        <w:rPr>
          <w:rFonts w:ascii="Arial" w:hAnsi="Arial" w:cs="Arial"/>
          <w:sz w:val="20"/>
          <w:szCs w:val="20"/>
        </w:rPr>
      </w:r>
      <w:r w:rsidRPr="00C67BA2">
        <w:rPr>
          <w:rFonts w:ascii="Arial" w:hAnsi="Arial" w:cs="Arial"/>
          <w:sz w:val="20"/>
          <w:szCs w:val="20"/>
        </w:rPr>
        <w:fldChar w:fldCharType="separate"/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t> </w:t>
      </w:r>
      <w:r w:rsidRPr="00C67BA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35692">
        <w:rPr>
          <w:rFonts w:ascii="Arial" w:hAnsi="Arial" w:cs="Arial"/>
          <w:i/>
          <w:sz w:val="18"/>
          <w:szCs w:val="18"/>
        </w:rPr>
        <w:t>/vpisati datum</w:t>
      </w:r>
      <w:r>
        <w:rPr>
          <w:rFonts w:ascii="Arial" w:hAnsi="Arial" w:cs="Arial"/>
          <w:i/>
          <w:sz w:val="18"/>
          <w:szCs w:val="18"/>
        </w:rPr>
        <w:t xml:space="preserve"> DD.MM.LLLL</w:t>
      </w:r>
      <w:r w:rsidRPr="00F35692">
        <w:rPr>
          <w:rFonts w:ascii="Arial" w:hAnsi="Arial" w:cs="Arial"/>
          <w:i/>
          <w:sz w:val="18"/>
          <w:szCs w:val="18"/>
        </w:rPr>
        <w:t>/</w:t>
      </w:r>
      <w:r w:rsidRPr="00AC42B0">
        <w:t xml:space="preserve"> (najmanj </w:t>
      </w:r>
      <w:r w:rsidR="00A8683F">
        <w:t>6</w:t>
      </w:r>
      <w:r w:rsidRPr="00AC42B0">
        <w:t xml:space="preserve"> mesece</w:t>
      </w:r>
      <w:r w:rsidR="00137656">
        <w:t>v</w:t>
      </w:r>
      <w:r w:rsidRPr="00AC42B0">
        <w:t xml:space="preserve"> od </w:t>
      </w:r>
      <w:r w:rsidR="00992D4F">
        <w:t xml:space="preserve">zadnjega dne </w:t>
      </w:r>
      <w:r w:rsidRPr="00AC42B0">
        <w:t xml:space="preserve">roka za oddajo ponudb).  </w:t>
      </w:r>
    </w:p>
    <w:p w14:paraId="374C4D37" w14:textId="77777777" w:rsidR="00041482" w:rsidRPr="00AC42B0" w:rsidRDefault="00041482" w:rsidP="00041482">
      <w:pPr>
        <w:spacing w:line="240" w:lineRule="auto"/>
      </w:pPr>
    </w:p>
    <w:p w14:paraId="053AF64C" w14:textId="77777777" w:rsidR="00041482" w:rsidRPr="00AC42B0" w:rsidRDefault="00041482" w:rsidP="00041482">
      <w:pPr>
        <w:jc w:val="left"/>
      </w:pPr>
      <w:r w:rsidRPr="00AC42B0">
        <w:t xml:space="preserve">Kraj: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>
        <w:t>Podpis</w:t>
      </w:r>
      <w:r w:rsidRPr="00AC42B0">
        <w:t xml:space="preserve"> odgovorne</w:t>
      </w:r>
      <w:r>
        <w:t xml:space="preserve"> </w:t>
      </w:r>
      <w:r w:rsidRPr="00AC42B0">
        <w:t>osebe:</w:t>
      </w:r>
      <w:r>
        <w:t xml:space="preserve"> </w:t>
      </w:r>
    </w:p>
    <w:p w14:paraId="420787BE" w14:textId="77777777" w:rsidR="00041482" w:rsidRPr="00AC42B0" w:rsidRDefault="00041482" w:rsidP="00041482">
      <w:pPr>
        <w:spacing w:after="0"/>
        <w:jc w:val="left"/>
      </w:pPr>
      <w:r w:rsidRPr="00AC42B0">
        <w:t>Datum:</w:t>
      </w:r>
      <w:r w:rsidRPr="00AC42B0">
        <w:tab/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ab/>
      </w:r>
      <w:r w:rsidRPr="00AC42B0">
        <w:tab/>
      </w:r>
      <w:r w:rsidRPr="00AC42B0">
        <w:tab/>
      </w:r>
      <w:r w:rsidRPr="00AC42B0">
        <w:tab/>
        <w:t>Žig</w:t>
      </w:r>
      <w:r>
        <w:rPr>
          <w:rStyle w:val="Sprotnaopomba-sklic"/>
        </w:rPr>
        <w:footnoteReference w:id="1"/>
      </w:r>
      <w:r w:rsidRPr="00AC42B0">
        <w:tab/>
      </w:r>
      <w:r w:rsidRPr="00AC42B0">
        <w:tab/>
        <w:t>__________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>____________</w:t>
      </w:r>
    </w:p>
    <w:p w14:paraId="35EF5E76" w14:textId="77777777" w:rsidR="00041482" w:rsidRDefault="00041482" w:rsidP="00041482">
      <w:pPr>
        <w:spacing w:after="0"/>
        <w:jc w:val="left"/>
      </w:pP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  <w:r w:rsidRPr="00AC42B0">
        <w:tab/>
      </w:r>
    </w:p>
    <w:p w14:paraId="3B07B7EC" w14:textId="77777777" w:rsidR="00041482" w:rsidRDefault="00041482" w:rsidP="00041482">
      <w:pPr>
        <w:spacing w:after="0"/>
        <w:jc w:val="left"/>
      </w:pPr>
    </w:p>
    <w:p w14:paraId="3227B785" w14:textId="77777777" w:rsidR="00041482" w:rsidRPr="00E60643" w:rsidRDefault="00041482" w:rsidP="00041482"/>
    <w:p w14:paraId="38B83A8A" w14:textId="77777777" w:rsidR="00041482" w:rsidRPr="00AC42B0" w:rsidRDefault="00041482" w:rsidP="00041482">
      <w:pPr>
        <w:ind w:firstLine="708"/>
        <w:jc w:val="right"/>
        <w:rPr>
          <w:b/>
        </w:rPr>
      </w:pPr>
    </w:p>
    <w:p w14:paraId="0EAA9614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C563" w14:textId="77777777" w:rsidR="00BB55EB" w:rsidRDefault="00BB55EB">
      <w:r>
        <w:separator/>
      </w:r>
    </w:p>
  </w:endnote>
  <w:endnote w:type="continuationSeparator" w:id="0">
    <w:p w14:paraId="51C94592" w14:textId="77777777" w:rsidR="00BB55EB" w:rsidRDefault="00B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3DDB" w14:textId="77777777" w:rsidR="00BB55EB" w:rsidRDefault="00BB55EB">
      <w:bookmarkStart w:id="0" w:name="_Hlk149024485"/>
      <w:bookmarkEnd w:id="0"/>
      <w:r>
        <w:separator/>
      </w:r>
    </w:p>
  </w:footnote>
  <w:footnote w:type="continuationSeparator" w:id="0">
    <w:p w14:paraId="50877AEB" w14:textId="77777777" w:rsidR="00BB55EB" w:rsidRDefault="00BB55EB">
      <w:r>
        <w:continuationSeparator/>
      </w:r>
    </w:p>
  </w:footnote>
  <w:footnote w:id="1">
    <w:p w14:paraId="6BF01FCC" w14:textId="77777777" w:rsidR="00041482" w:rsidRPr="0042692C" w:rsidRDefault="00041482" w:rsidP="00041482">
      <w:pPr>
        <w:pStyle w:val="Sprotnaopomba-besedilo"/>
        <w:spacing w:after="0"/>
        <w:rPr>
          <w:i/>
        </w:rPr>
      </w:pPr>
      <w:r w:rsidRPr="0042692C">
        <w:rPr>
          <w:rStyle w:val="Sprotnaopomba-sklic"/>
          <w:i/>
        </w:rPr>
        <w:footnoteRef/>
      </w:r>
      <w:r w:rsidRPr="0042692C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72F1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502C3145" w14:textId="77777777" w:rsidTr="00895C8B">
      <w:trPr>
        <w:cantSplit/>
        <w:trHeight w:hRule="exact" w:val="737"/>
      </w:trPr>
      <w:tc>
        <w:tcPr>
          <w:tcW w:w="696" w:type="dxa"/>
        </w:tcPr>
        <w:p w14:paraId="16DE00A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95053E0" wp14:editId="49AEB61B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CBEFA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B552C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E355AD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EB77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747B73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54D7A5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5B846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F3DFC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BDCA62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ADE8C8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6C285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8F9EE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3D1032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473B2C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59E8FE7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F0364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4A6B0699" w14:textId="6C79BF0F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E8CFBB4" wp14:editId="15A385A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96B57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6E8EFF5" w14:textId="3A748590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70DB8CB1" w14:textId="77777777" w:rsidR="000361E4" w:rsidRPr="00CC61FD" w:rsidRDefault="000361E4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BEC"/>
    <w:multiLevelType w:val="hybridMultilevel"/>
    <w:tmpl w:val="5B68FC1C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02182">
    <w:abstractNumId w:val="9"/>
  </w:num>
  <w:num w:numId="2" w16cid:durableId="1216087845">
    <w:abstractNumId w:val="13"/>
  </w:num>
  <w:num w:numId="3" w16cid:durableId="1869564984">
    <w:abstractNumId w:val="0"/>
  </w:num>
  <w:num w:numId="4" w16cid:durableId="1428816922">
    <w:abstractNumId w:val="15"/>
  </w:num>
  <w:num w:numId="5" w16cid:durableId="200366275">
    <w:abstractNumId w:val="12"/>
  </w:num>
  <w:num w:numId="6" w16cid:durableId="1413433326">
    <w:abstractNumId w:val="29"/>
  </w:num>
  <w:num w:numId="7" w16cid:durableId="1101683628">
    <w:abstractNumId w:val="18"/>
  </w:num>
  <w:num w:numId="8" w16cid:durableId="256983549">
    <w:abstractNumId w:val="32"/>
  </w:num>
  <w:num w:numId="9" w16cid:durableId="73821114">
    <w:abstractNumId w:val="7"/>
  </w:num>
  <w:num w:numId="10" w16cid:durableId="1169171056">
    <w:abstractNumId w:val="26"/>
  </w:num>
  <w:num w:numId="11" w16cid:durableId="1689520807">
    <w:abstractNumId w:val="2"/>
  </w:num>
  <w:num w:numId="12" w16cid:durableId="297536477">
    <w:abstractNumId w:val="6"/>
  </w:num>
  <w:num w:numId="13" w16cid:durableId="1545168995">
    <w:abstractNumId w:val="3"/>
  </w:num>
  <w:num w:numId="14" w16cid:durableId="710112661">
    <w:abstractNumId w:val="22"/>
  </w:num>
  <w:num w:numId="15" w16cid:durableId="1887790284">
    <w:abstractNumId w:val="14"/>
  </w:num>
  <w:num w:numId="16" w16cid:durableId="1148982717">
    <w:abstractNumId w:val="1"/>
  </w:num>
  <w:num w:numId="17" w16cid:durableId="1918902015">
    <w:abstractNumId w:val="25"/>
  </w:num>
  <w:num w:numId="18" w16cid:durableId="1999453205">
    <w:abstractNumId w:val="16"/>
  </w:num>
  <w:num w:numId="19" w16cid:durableId="1153108311">
    <w:abstractNumId w:val="5"/>
  </w:num>
  <w:num w:numId="20" w16cid:durableId="1288971650">
    <w:abstractNumId w:val="4"/>
  </w:num>
  <w:num w:numId="21" w16cid:durableId="1357467959">
    <w:abstractNumId w:val="28"/>
  </w:num>
  <w:num w:numId="22" w16cid:durableId="1402173071">
    <w:abstractNumId w:val="17"/>
  </w:num>
  <w:num w:numId="23" w16cid:durableId="1939174107">
    <w:abstractNumId w:val="19"/>
  </w:num>
  <w:num w:numId="24" w16cid:durableId="612907906">
    <w:abstractNumId w:val="31"/>
  </w:num>
  <w:num w:numId="25" w16cid:durableId="718431750">
    <w:abstractNumId w:val="21"/>
  </w:num>
  <w:num w:numId="26" w16cid:durableId="1700084209">
    <w:abstractNumId w:val="8"/>
  </w:num>
  <w:num w:numId="27" w16cid:durableId="240877066">
    <w:abstractNumId w:val="30"/>
  </w:num>
  <w:num w:numId="28" w16cid:durableId="538706424">
    <w:abstractNumId w:val="27"/>
  </w:num>
  <w:num w:numId="29" w16cid:durableId="756707826">
    <w:abstractNumId w:val="23"/>
  </w:num>
  <w:num w:numId="30" w16cid:durableId="400374898">
    <w:abstractNumId w:val="10"/>
  </w:num>
  <w:num w:numId="31" w16cid:durableId="1558976996">
    <w:abstractNumId w:val="11"/>
  </w:num>
  <w:num w:numId="32" w16cid:durableId="1596594025">
    <w:abstractNumId w:val="20"/>
  </w:num>
  <w:num w:numId="33" w16cid:durableId="208733996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361E4"/>
    <w:rsid w:val="00041482"/>
    <w:rsid w:val="00042FF1"/>
    <w:rsid w:val="00043ACB"/>
    <w:rsid w:val="000452F7"/>
    <w:rsid w:val="0004565E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C397A"/>
    <w:rsid w:val="000D0989"/>
    <w:rsid w:val="000D7645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765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4AFB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6662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048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4C3C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022B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728BA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C90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27531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876A4"/>
    <w:rsid w:val="00992D4F"/>
    <w:rsid w:val="00992FEA"/>
    <w:rsid w:val="00996700"/>
    <w:rsid w:val="00997B86"/>
    <w:rsid w:val="009A2E7A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8683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8B4"/>
    <w:rsid w:val="00B4089B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55EB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262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6FB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56887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4842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B18496B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B358B4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24</TotalTime>
  <Pages>1</Pages>
  <Words>139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1081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63</cp:revision>
  <cp:lastPrinted>2014-11-11T11:21:00Z</cp:lastPrinted>
  <dcterms:created xsi:type="dcterms:W3CDTF">2023-07-13T12:48:00Z</dcterms:created>
  <dcterms:modified xsi:type="dcterms:W3CDTF">2024-10-07T13:59:00Z</dcterms:modified>
</cp:coreProperties>
</file>